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2C7234" w:rsidRPr="002C7234">
        <w:rPr>
          <w:rFonts w:ascii="Arial" w:hAnsi="Arial"/>
          <w:b/>
          <w:noProof/>
          <w:sz w:val="24"/>
          <w:lang w:eastAsia="en-US"/>
        </w:rPr>
        <w:t>RP-18</w:t>
      </w:r>
      <w:r w:rsidR="00E727E3">
        <w:rPr>
          <w:rFonts w:ascii="Arial" w:hAnsi="Arial" w:hint="eastAsia"/>
          <w:b/>
          <w:noProof/>
          <w:sz w:val="24"/>
          <w:lang w:eastAsia="zh-CN"/>
        </w:rPr>
        <w:t>20</w:t>
      </w:r>
      <w:r w:rsidR="00C35848">
        <w:rPr>
          <w:rFonts w:ascii="Arial" w:hAnsi="Arial" w:hint="eastAsia"/>
          <w:b/>
          <w:noProof/>
          <w:sz w:val="24"/>
          <w:lang w:eastAsia="zh-CN"/>
        </w:rPr>
        <w:t>3</w:t>
      </w:r>
      <w:r w:rsidR="001409CB">
        <w:rPr>
          <w:rFonts w:ascii="Arial" w:hAnsi="Arial" w:hint="eastAsia"/>
          <w:b/>
          <w:noProof/>
          <w:sz w:val="24"/>
          <w:lang w:eastAsia="zh-CN"/>
        </w:rPr>
        <w:t>3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973896" w:rsidRPr="00973896">
        <w:rPr>
          <w:rFonts w:ascii="Arial" w:hAnsi="Arial" w:cs="Arial"/>
          <w:b/>
          <w:bCs/>
          <w:sz w:val="24"/>
        </w:rPr>
        <w:t xml:space="preserve">IMT-2020 link budget templates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C35848">
      <w:pPr>
        <w:spacing w:beforeLines="50"/>
      </w:pPr>
      <w:r w:rsidRPr="007A056C">
        <w:t xml:space="preserve">This </w:t>
      </w:r>
      <w:r>
        <w:t>document provides the</w:t>
      </w:r>
      <w:r w:rsidR="00395468">
        <w:rPr>
          <w:rFonts w:hint="eastAsia"/>
          <w:lang w:eastAsia="zh-CN"/>
        </w:rPr>
        <w:t xml:space="preserve"> </w:t>
      </w:r>
      <w:r w:rsidR="007C3FD3">
        <w:rPr>
          <w:rFonts w:hint="eastAsia"/>
          <w:lang w:eastAsia="zh-CN"/>
        </w:rPr>
        <w:t>initial link budget</w:t>
      </w:r>
      <w:r w:rsidR="00D31269">
        <w:rPr>
          <w:rFonts w:hint="eastAsia"/>
          <w:lang w:eastAsia="zh-CN"/>
        </w:rPr>
        <w:t xml:space="preserve"> </w:t>
      </w:r>
      <w:r w:rsidR="00395468">
        <w:rPr>
          <w:rFonts w:hint="eastAsia"/>
          <w:lang w:eastAsia="zh-CN"/>
        </w:rPr>
        <w:t xml:space="preserve">templates for </w:t>
      </w:r>
      <w:r w:rsidR="00815FD5">
        <w:rPr>
          <w:rFonts w:hint="eastAsia"/>
          <w:lang w:eastAsia="zh-CN"/>
        </w:rPr>
        <w:t xml:space="preserve">3GPP </w:t>
      </w:r>
      <w:r w:rsidR="00395468">
        <w:rPr>
          <w:rFonts w:hint="eastAsia"/>
          <w:lang w:eastAsia="zh-CN"/>
        </w:rPr>
        <w:t>September submission to ITU-R</w:t>
      </w:r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 xml:space="preserve">approve the </w:t>
      </w:r>
      <w:r w:rsidR="00395468">
        <w:rPr>
          <w:rFonts w:hint="eastAsia"/>
          <w:lang w:val="en-US" w:eastAsia="zh-CN"/>
        </w:rPr>
        <w:t xml:space="preserve">attached </w:t>
      </w:r>
      <w:r w:rsidR="00D11606">
        <w:rPr>
          <w:rFonts w:hint="eastAsia"/>
          <w:lang w:val="en-US" w:eastAsia="zh-CN"/>
        </w:rPr>
        <w:t>initial</w:t>
      </w:r>
      <w:r w:rsidR="00395468">
        <w:rPr>
          <w:rFonts w:hint="eastAsia"/>
          <w:lang w:val="en-US" w:eastAsia="zh-CN"/>
        </w:rPr>
        <w:t xml:space="preserve"> </w:t>
      </w:r>
      <w:r w:rsidR="00D11606">
        <w:rPr>
          <w:rFonts w:hint="eastAsia"/>
          <w:lang w:val="en-US" w:eastAsia="zh-CN"/>
        </w:rPr>
        <w:t>link budget</w:t>
      </w:r>
      <w:r w:rsidR="00395468">
        <w:rPr>
          <w:rFonts w:hint="eastAsia"/>
          <w:lang w:val="en-US" w:eastAsia="zh-CN"/>
        </w:rPr>
        <w:t xml:space="preserve"> template</w:t>
      </w:r>
      <w:r w:rsidR="00D31269">
        <w:rPr>
          <w:rFonts w:hint="eastAsia"/>
          <w:lang w:val="en-US" w:eastAsia="zh-CN"/>
        </w:rPr>
        <w:t>s</w:t>
      </w:r>
      <w:r w:rsidR="00395468">
        <w:rPr>
          <w:rFonts w:hint="eastAsia"/>
          <w:lang w:val="en-US" w:eastAsia="zh-CN"/>
        </w:rPr>
        <w:t xml:space="preserve"> for </w:t>
      </w:r>
      <w:r w:rsidR="00815FD5">
        <w:rPr>
          <w:rFonts w:hint="eastAsia"/>
          <w:lang w:eastAsia="zh-CN"/>
        </w:rPr>
        <w:t xml:space="preserve">3GPP </w:t>
      </w:r>
      <w:r w:rsidR="00395468">
        <w:rPr>
          <w:rFonts w:hint="eastAsia"/>
          <w:lang w:eastAsia="zh-CN"/>
        </w:rPr>
        <w:t>September submission to ITU-R WP 5D#31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EB9" w:rsidRDefault="00151EB9">
      <w:pPr>
        <w:spacing w:after="0"/>
      </w:pPr>
      <w:r>
        <w:separator/>
      </w:r>
    </w:p>
  </w:endnote>
  <w:endnote w:type="continuationSeparator" w:id="0">
    <w:p w:rsidR="00151EB9" w:rsidRDefault="00151EB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panose1 w:val="020B0603040504020204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EB9" w:rsidRDefault="00151EB9">
      <w:pPr>
        <w:spacing w:after="0"/>
      </w:pPr>
      <w:r>
        <w:separator/>
      </w:r>
    </w:p>
  </w:footnote>
  <w:footnote w:type="continuationSeparator" w:id="0">
    <w:p w:rsidR="00151EB9" w:rsidRDefault="00151EB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2" w:rsidRDefault="00CC1FAC">
    <w:r>
      <w:t xml:space="preserve">Page </w:t>
    </w:r>
    <w:r w:rsidR="007B54D1">
      <w:fldChar w:fldCharType="begin"/>
    </w:r>
    <w:r>
      <w:instrText>PAGE</w:instrText>
    </w:r>
    <w:r w:rsidR="007B54D1">
      <w:fldChar w:fldCharType="separate"/>
    </w:r>
    <w:r>
      <w:t>4</w:t>
    </w:r>
    <w:r w:rsidR="007B54D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2.55pt;height:24.4pt" o:bullet="t">
        <v:imagedata r:id="rId1" o:title="artB500"/>
      </v:shape>
    </w:pict>
  </w:numPicBullet>
  <w:abstractNum w:abstractNumId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409CB"/>
    <w:rsid w:val="00151EB9"/>
    <w:rsid w:val="00152B44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A646B"/>
    <w:rsid w:val="002B0AA8"/>
    <w:rsid w:val="002C3B2C"/>
    <w:rsid w:val="002C66E8"/>
    <w:rsid w:val="002C7234"/>
    <w:rsid w:val="002D0FB3"/>
    <w:rsid w:val="002E226C"/>
    <w:rsid w:val="002E2EF7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95468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858E4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77738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E72D2"/>
    <w:rsid w:val="006F3CF9"/>
    <w:rsid w:val="006F5B7E"/>
    <w:rsid w:val="006F68DA"/>
    <w:rsid w:val="00703F64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51FE0"/>
    <w:rsid w:val="0076742D"/>
    <w:rsid w:val="00767E30"/>
    <w:rsid w:val="00780189"/>
    <w:rsid w:val="007871A3"/>
    <w:rsid w:val="0079580C"/>
    <w:rsid w:val="007A056C"/>
    <w:rsid w:val="007B2D1D"/>
    <w:rsid w:val="007B54D1"/>
    <w:rsid w:val="007C3FD3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15FD5"/>
    <w:rsid w:val="00823825"/>
    <w:rsid w:val="00861126"/>
    <w:rsid w:val="00862946"/>
    <w:rsid w:val="00867020"/>
    <w:rsid w:val="00867EDD"/>
    <w:rsid w:val="00874A5A"/>
    <w:rsid w:val="00884E33"/>
    <w:rsid w:val="00891EB5"/>
    <w:rsid w:val="008A7D07"/>
    <w:rsid w:val="008B502C"/>
    <w:rsid w:val="008B78F5"/>
    <w:rsid w:val="008C58A2"/>
    <w:rsid w:val="008C64B3"/>
    <w:rsid w:val="008D10B4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3896"/>
    <w:rsid w:val="00977ADA"/>
    <w:rsid w:val="00980819"/>
    <w:rsid w:val="00980895"/>
    <w:rsid w:val="00980F19"/>
    <w:rsid w:val="009961DB"/>
    <w:rsid w:val="009A58F0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2D97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3A00"/>
    <w:rsid w:val="00B94DE3"/>
    <w:rsid w:val="00BA469E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4B4D"/>
    <w:rsid w:val="00C26357"/>
    <w:rsid w:val="00C30754"/>
    <w:rsid w:val="00C35848"/>
    <w:rsid w:val="00C41509"/>
    <w:rsid w:val="00C5338D"/>
    <w:rsid w:val="00C761DA"/>
    <w:rsid w:val="00C765CC"/>
    <w:rsid w:val="00CB2B8F"/>
    <w:rsid w:val="00CB6487"/>
    <w:rsid w:val="00CC1FAC"/>
    <w:rsid w:val="00CD2052"/>
    <w:rsid w:val="00CE24ED"/>
    <w:rsid w:val="00CE322E"/>
    <w:rsid w:val="00CF2D4E"/>
    <w:rsid w:val="00D03279"/>
    <w:rsid w:val="00D0528E"/>
    <w:rsid w:val="00D064A8"/>
    <w:rsid w:val="00D11606"/>
    <w:rsid w:val="00D21DBC"/>
    <w:rsid w:val="00D243B4"/>
    <w:rsid w:val="00D25454"/>
    <w:rsid w:val="00D25AB1"/>
    <w:rsid w:val="00D31269"/>
    <w:rsid w:val="00D330B3"/>
    <w:rsid w:val="00D34022"/>
    <w:rsid w:val="00D41188"/>
    <w:rsid w:val="00D4136B"/>
    <w:rsid w:val="00D44EAA"/>
    <w:rsid w:val="00D4629C"/>
    <w:rsid w:val="00D468CB"/>
    <w:rsid w:val="00D50FDF"/>
    <w:rsid w:val="00D620A4"/>
    <w:rsid w:val="00D80260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55C38"/>
    <w:rsid w:val="00E620D8"/>
    <w:rsid w:val="00E727E3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3069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A7CED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77BD-6DB2-4626-9DC9-B48BC25E7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3GPP</cp:lastModifiedBy>
  <cp:revision>77</cp:revision>
  <cp:lastPrinted>1900-01-01T08:00:00Z</cp:lastPrinted>
  <dcterms:created xsi:type="dcterms:W3CDTF">2018-06-01T19:53:00Z</dcterms:created>
  <dcterms:modified xsi:type="dcterms:W3CDTF">2018-09-11T18:31:00Z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(3)qgA2wZpIa9LzzunmBWSzEL5ij9M/RnmWAetF7czzE3OAWxss5Sp7SMXHGzV6WCG5nD6PtQw+
R1N3J99rfKGVI3HNe+75GWezZBZpMyz+ZcJiu5/VIyuNowrTaeqg5eSo9DF1W79DQnZrxeYQ
oVhifCSqsdeJv+R20jt08TVMNI/cn0HyTafJuDQ5ayEk9xGcnDPnROs+I5wnOPz81p4D/r4q
+RvrFmtvLUJO2J8EMw</vt:lpwstr>
  </property>
  <property fmtid="{D5CDD505-2E9C-101B-9397-08002B2CF9AE}" pid="3" name="_2015_ms_pID_7253431">
    <vt:lpwstr>mB/yFUZZt2bPKc8ybbND6wKC6UJeRX7pIYMSe/Ro/Opj1a7OZ8C/1c
7GnvBgTqQUSCP8/RF6LkYed2+0fmgt7Q4iKn/Y+sBQoG3UGxTjfc3wZm/GvoZfeeBwOEnBIT
lHMwm4Un/xXuSw9jdUGhzdIhP78OoUn3pfP3HEhHRSOx58SMYjFtHaAqlEtqwmK0mF1GXcuW
fXXiUA775cbqE/Qm1QFRY9yzeIKBqEA8/sA2</vt:lpwstr>
  </property>
  <property fmtid="{D5CDD505-2E9C-101B-9397-08002B2CF9AE}" pid="4" name="_2015_ms_pID_7253432">
    <vt:lpwstr>34GBbBiF65rCRhCfbLoHj6Q=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1536690658</vt:lpwstr>
  </property>
</Properties>
</file>